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070C2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8FF3CC4" w14:textId="79F0C5DC" w:rsidR="00AF0D1A" w:rsidRDefault="00AF0D1A" w:rsidP="4DBF243F">
      <w:pPr>
        <w:tabs>
          <w:tab w:val="left" w:pos="720"/>
          <w:tab w:val="center" w:pos="4513"/>
          <w:tab w:val="right" w:pos="9026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 w:cs="Arial"/>
          <w:b/>
          <w:bCs/>
          <w:caps/>
          <w:sz w:val="24"/>
          <w:szCs w:val="24"/>
        </w:rPr>
      </w:pPr>
    </w:p>
    <w:p w14:paraId="45679150" w14:textId="0E18E662" w:rsidR="00924177" w:rsidRDefault="00924177" w:rsidP="4DBF243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4"/>
        </w:rPr>
      </w:pPr>
      <w:r w:rsidRPr="4DBF243F">
        <w:rPr>
          <w:rFonts w:ascii="Arial" w:eastAsia="Calibri" w:hAnsi="Arial" w:cs="Arial"/>
          <w:sz w:val="24"/>
          <w:szCs w:val="24"/>
        </w:rPr>
        <w:t>The Supplier firm premiums for the duration of the Contract are listed below:</w:t>
      </w:r>
    </w:p>
    <w:tbl>
      <w:tblPr>
        <w:tblStyle w:val="TableGrid"/>
        <w:tblW w:w="10025" w:type="dxa"/>
        <w:jc w:val="center"/>
        <w:tblLook w:val="04A0" w:firstRow="1" w:lastRow="0" w:firstColumn="1" w:lastColumn="0" w:noHBand="0" w:noVBand="1"/>
      </w:tblPr>
      <w:tblGrid>
        <w:gridCol w:w="1604"/>
        <w:gridCol w:w="1177"/>
        <w:gridCol w:w="1231"/>
        <w:gridCol w:w="1739"/>
        <w:gridCol w:w="2447"/>
        <w:gridCol w:w="1800"/>
        <w:gridCol w:w="27"/>
      </w:tblGrid>
      <w:tr w:rsidR="00924177" w:rsidRPr="006E7C45" w14:paraId="08CAB8A6" w14:textId="77777777" w:rsidTr="4DBF243F">
        <w:trPr>
          <w:jc w:val="center"/>
        </w:trPr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280BE" w14:textId="77777777" w:rsidR="00924177" w:rsidRPr="006E7C45" w:rsidRDefault="00924177" w:rsidP="0029435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207B0" w14:textId="77777777" w:rsidR="00924177" w:rsidRPr="006E7C45" w:rsidRDefault="00924177" w:rsidP="0029435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DBEC8" w14:textId="77777777" w:rsidR="00924177" w:rsidRPr="006E7C45" w:rsidRDefault="00924177" w:rsidP="0029435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</w:p>
        </w:tc>
        <w:tc>
          <w:tcPr>
            <w:tcW w:w="6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97B43" w14:textId="40698826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Margin (pence per litre)</w:t>
            </w:r>
          </w:p>
        </w:tc>
      </w:tr>
      <w:tr w:rsidR="00924177" w:rsidRPr="006E7C45" w14:paraId="25972FBC" w14:textId="77777777" w:rsidTr="4DBF243F">
        <w:trPr>
          <w:gridAfter w:val="1"/>
          <w:wAfter w:w="27" w:type="dxa"/>
          <w:jc w:val="center"/>
        </w:trPr>
        <w:tc>
          <w:tcPr>
            <w:tcW w:w="1604" w:type="dxa"/>
            <w:tcBorders>
              <w:top w:val="single" w:sz="4" w:space="0" w:color="auto"/>
            </w:tcBorders>
          </w:tcPr>
          <w:p w14:paraId="641A5CB8" w14:textId="51FD5496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Lot Number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263E352" w14:textId="2230E37D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Product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2D14B0E2" w14:textId="2577CB17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Supplier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0DD29DC1" w14:textId="7E9A4F52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0-11,999 litres</w:t>
            </w:r>
          </w:p>
        </w:tc>
        <w:tc>
          <w:tcPr>
            <w:tcW w:w="2447" w:type="dxa"/>
            <w:tcBorders>
              <w:top w:val="single" w:sz="4" w:space="0" w:color="auto"/>
            </w:tcBorders>
          </w:tcPr>
          <w:p w14:paraId="63FAABCF" w14:textId="0D7EB6B9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12,000-23,999 litres</w:t>
            </w:r>
          </w:p>
        </w:tc>
        <w:tc>
          <w:tcPr>
            <w:tcW w:w="1800" w:type="dxa"/>
          </w:tcPr>
          <w:p w14:paraId="229E14F8" w14:textId="41FCB4C2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24,000+ litres</w:t>
            </w:r>
          </w:p>
        </w:tc>
      </w:tr>
      <w:tr w:rsidR="002D5AEE" w:rsidRPr="006E7C45" w14:paraId="2844A700" w14:textId="77777777" w:rsidTr="4DBF243F">
        <w:trPr>
          <w:gridAfter w:val="1"/>
          <w:wAfter w:w="27" w:type="dxa"/>
          <w:jc w:val="center"/>
        </w:trPr>
        <w:tc>
          <w:tcPr>
            <w:tcW w:w="1604" w:type="dxa"/>
          </w:tcPr>
          <w:p w14:paraId="340EF745" w14:textId="2B3A3634" w:rsidR="002D5AEE" w:rsidRPr="006E7C45" w:rsidRDefault="002D5AEE" w:rsidP="002D5AE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10</w:t>
            </w:r>
            <w:r>
              <w:rPr>
                <w:rFonts w:ascii="Arial" w:eastAsia="Calibri" w:hAnsi="Arial" w:cs="Arial"/>
                <w:szCs w:val="22"/>
              </w:rPr>
              <w:t>5</w:t>
            </w:r>
          </w:p>
        </w:tc>
        <w:tc>
          <w:tcPr>
            <w:tcW w:w="1177" w:type="dxa"/>
          </w:tcPr>
          <w:p w14:paraId="3D30DFD8" w14:textId="42D2CF62" w:rsidR="002D5AEE" w:rsidRPr="006E7C45" w:rsidRDefault="002D5AEE" w:rsidP="002D5AE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DIESO MT</w:t>
            </w:r>
          </w:p>
        </w:tc>
        <w:tc>
          <w:tcPr>
            <w:tcW w:w="1231" w:type="dxa"/>
          </w:tcPr>
          <w:p w14:paraId="170829C7" w14:textId="6049A501" w:rsidR="002D5AEE" w:rsidRPr="006E7C45" w:rsidRDefault="002E5983" w:rsidP="002D5AE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Standard Fuels Limited</w:t>
            </w:r>
          </w:p>
        </w:tc>
        <w:tc>
          <w:tcPr>
            <w:tcW w:w="1739" w:type="dxa"/>
          </w:tcPr>
          <w:p w14:paraId="5629387E" w14:textId="77777777" w:rsidR="008C6B68" w:rsidRPr="008C6B68" w:rsidRDefault="008C6B68" w:rsidP="008C6B68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</w:rPr>
            </w:pPr>
            <w:r w:rsidRPr="008C6B68">
              <w:rPr>
                <w:rFonts w:ascii="Arial" w:hAnsi="Arial" w:cs="Arial"/>
              </w:rPr>
              <w:t>REDACTED TEXT under FOIA</w:t>
            </w:r>
          </w:p>
          <w:p w14:paraId="2F3775A2" w14:textId="0669291F" w:rsidR="002D5AEE" w:rsidRPr="002D5AEE" w:rsidRDefault="008C6B68" w:rsidP="008C6B68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8C6B68">
              <w:rPr>
                <w:rFonts w:ascii="Arial" w:hAnsi="Arial" w:cs="Arial"/>
              </w:rPr>
              <w:t>Section 43 Commercial Interests.</w:t>
            </w:r>
          </w:p>
        </w:tc>
        <w:tc>
          <w:tcPr>
            <w:tcW w:w="2447" w:type="dxa"/>
          </w:tcPr>
          <w:p w14:paraId="7C698FE2" w14:textId="77777777" w:rsidR="008C6B68" w:rsidRPr="008C6B68" w:rsidRDefault="008C6B68" w:rsidP="008C6B68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8C6B68">
              <w:rPr>
                <w:rFonts w:ascii="Arial" w:eastAsia="Calibri" w:hAnsi="Arial" w:cs="Arial"/>
                <w:bCs/>
                <w:szCs w:val="22"/>
              </w:rPr>
              <w:t>REDACTED TEXT under FOIA</w:t>
            </w:r>
          </w:p>
          <w:p w14:paraId="7DA8A67C" w14:textId="78C1BA4C" w:rsidR="002D5AEE" w:rsidRPr="002D5AEE" w:rsidRDefault="008C6B68" w:rsidP="008C6B68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8C6B68">
              <w:rPr>
                <w:rFonts w:ascii="Arial" w:eastAsia="Calibri" w:hAnsi="Arial" w:cs="Arial"/>
                <w:bCs/>
                <w:szCs w:val="22"/>
              </w:rPr>
              <w:t>Section 43 Commercial Interests.</w:t>
            </w:r>
          </w:p>
        </w:tc>
        <w:tc>
          <w:tcPr>
            <w:tcW w:w="1800" w:type="dxa"/>
          </w:tcPr>
          <w:p w14:paraId="7BEB369C" w14:textId="77777777" w:rsidR="008C6B68" w:rsidRPr="008C6B68" w:rsidRDefault="008C6B68" w:rsidP="008C6B68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8C6B68">
              <w:rPr>
                <w:rFonts w:ascii="Arial" w:eastAsia="Calibri" w:hAnsi="Arial" w:cs="Arial"/>
                <w:bCs/>
                <w:szCs w:val="22"/>
              </w:rPr>
              <w:t>REDACTED TEXT under FOIA</w:t>
            </w:r>
          </w:p>
          <w:p w14:paraId="4A07CCB2" w14:textId="099AEF98" w:rsidR="002D5AEE" w:rsidRPr="002D5AEE" w:rsidRDefault="008C6B68" w:rsidP="008C6B68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8C6B68">
              <w:rPr>
                <w:rFonts w:ascii="Arial" w:eastAsia="Calibri" w:hAnsi="Arial" w:cs="Arial"/>
                <w:bCs/>
                <w:szCs w:val="22"/>
              </w:rPr>
              <w:t>Section 43 Commercial Interests.</w:t>
            </w:r>
            <w:bookmarkStart w:id="0" w:name="_GoBack"/>
            <w:bookmarkEnd w:id="0"/>
          </w:p>
        </w:tc>
      </w:tr>
    </w:tbl>
    <w:p w14:paraId="0DA0D1F8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42F1EE6E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8318D0A" w14:textId="7FA67B00" w:rsidR="00133837" w:rsidRPr="006E7C45" w:rsidRDefault="2087AB3F" w:rsidP="006E7C45">
      <w:pPr>
        <w:rPr>
          <w:rFonts w:ascii="Arial" w:eastAsia="Arial" w:hAnsi="Arial" w:cs="Arial"/>
          <w:sz w:val="24"/>
          <w:szCs w:val="24"/>
        </w:rPr>
      </w:pPr>
      <w:r w:rsidRPr="2087AB3F">
        <w:rPr>
          <w:rFonts w:ascii="Arial" w:eastAsia="Arial" w:hAnsi="Arial" w:cs="Arial"/>
          <w:sz w:val="24"/>
          <w:szCs w:val="24"/>
        </w:rPr>
        <w:t>The Customer will not be liable for any costs incurred by the Supplier in meeting the requirements of DEFCON 52</w:t>
      </w:r>
      <w:r w:rsidR="006E7C45">
        <w:rPr>
          <w:rFonts w:ascii="Arial" w:eastAsia="Arial" w:hAnsi="Arial" w:cs="Arial"/>
          <w:sz w:val="24"/>
          <w:szCs w:val="24"/>
        </w:rPr>
        <w:t>2</w:t>
      </w:r>
    </w:p>
    <w:sectPr w:rsidR="00133837" w:rsidRPr="006E7C45" w:rsidSect="00B751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F5D47" w14:textId="77777777" w:rsidR="006C1792" w:rsidRDefault="006C1792">
      <w:pPr>
        <w:spacing w:after="0" w:line="20" w:lineRule="exact"/>
      </w:pPr>
    </w:p>
  </w:endnote>
  <w:endnote w:type="continuationSeparator" w:id="0">
    <w:p w14:paraId="422D9636" w14:textId="77777777" w:rsidR="006C1792" w:rsidRDefault="006C1792">
      <w:pPr>
        <w:spacing w:after="0" w:line="20" w:lineRule="exact"/>
      </w:pPr>
    </w:p>
  </w:endnote>
  <w:endnote w:type="continuationNotice" w:id="1">
    <w:p w14:paraId="16A3BAAF" w14:textId="77777777" w:rsidR="006C1792" w:rsidRDefault="006C1792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9CF9E" w14:textId="44E9E209" w:rsidR="006E7C45" w:rsidRDefault="006E7C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13F8C" wp14:editId="7360689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0E873" w14:textId="79C240C4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B913F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D60E873" w14:textId="79C240C4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B278" w14:textId="05921CC9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noProof/>
        <w:szCs w:val="22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16704B7" wp14:editId="1D82157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7" name="Text Box 7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E6CE9" w14:textId="23550103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16704B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C6E6CE9" w14:textId="23550103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7B4691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5F30FD89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9C037" w14:textId="2A352748" w:rsidR="00EA0F08" w:rsidRDefault="00EA0F08" w:rsidP="00C973D8">
    <w:pPr>
      <w:pStyle w:val="Footer"/>
      <w:rPr>
        <w:rFonts w:ascii="Arial" w:hAnsi="Arial" w:cs="Arial"/>
        <w:sz w:val="20"/>
      </w:rPr>
    </w:pPr>
  </w:p>
  <w:p w14:paraId="63DFF604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14:paraId="21EDD0FF" w14:textId="018B96F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3B777C70" w14:textId="5430AC4D" w:rsidR="00004857" w:rsidRPr="000D51B6" w:rsidRDefault="006E7C45" w:rsidP="00004857">
    <w:pPr>
      <w:pStyle w:val="Footer"/>
      <w:rPr>
        <w:color w:val="A6A6A6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708EDB" wp14:editId="6A4EFA2F">
              <wp:simplePos x="0" y="0"/>
              <wp:positionH relativeFrom="margin">
                <wp:align>center</wp:align>
              </wp:positionH>
              <wp:positionV relativeFrom="paragraph">
                <wp:posOffset>127000</wp:posOffset>
              </wp:positionV>
              <wp:extent cx="443865" cy="285750"/>
              <wp:effectExtent l="0" t="0" r="1270" b="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A0C05" w14:textId="18FBD9EF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7B708ED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alt="OFFICIAL-SENSITIVE COMMERCIAL" style="position:absolute;left:0;text-align:left;margin-left:0;margin-top:10pt;width:34.95pt;height:22.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" filled="f" stroked="f">
              <v:fill o:detectmouseclick="t"/>
              <v:textbox inset="0,0,0,0">
                <w:txbxContent>
                  <w:p w14:paraId="268A0C05" w14:textId="18FBD9EF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973D8"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7E3B7" w14:textId="77777777" w:rsidR="006C1792" w:rsidRDefault="006C1792">
      <w:pPr>
        <w:spacing w:after="0" w:line="240" w:lineRule="auto"/>
      </w:pPr>
      <w:r>
        <w:separator/>
      </w:r>
    </w:p>
  </w:footnote>
  <w:footnote w:type="continuationSeparator" w:id="0">
    <w:p w14:paraId="35FED724" w14:textId="77777777" w:rsidR="006C1792" w:rsidRDefault="006C1792">
      <w:pPr>
        <w:spacing w:after="0" w:line="240" w:lineRule="auto"/>
      </w:pPr>
      <w:r>
        <w:continuationSeparator/>
      </w:r>
    </w:p>
  </w:footnote>
  <w:footnote w:type="continuationNotice" w:id="1">
    <w:p w14:paraId="18664317" w14:textId="77777777" w:rsidR="006C1792" w:rsidRDefault="006C17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3A7EB" w14:textId="683BCBEA" w:rsidR="006E7C45" w:rsidRDefault="006E7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0AB6A9" wp14:editId="286063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E8A783" w14:textId="096F23F6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90AB6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45E8A783" w14:textId="096F23F6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4D954" w14:textId="2FA32047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1A0CB3" wp14:editId="64C1A78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FD91F0" w14:textId="32D48C90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01A0C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78FD91F0" w14:textId="32D48C90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E0170"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3F0DFC74" wp14:editId="169ABFD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B245E2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42FA4D3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1459" w14:textId="09626A86" w:rsidR="00DE0170" w:rsidRPr="004D7CEB" w:rsidRDefault="006E7C4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9D5E3D" wp14:editId="513391B7">
              <wp:simplePos x="0" y="0"/>
              <wp:positionH relativeFrom="margin">
                <wp:align>center</wp:align>
              </wp:positionH>
              <wp:positionV relativeFrom="paragraph">
                <wp:posOffset>-370840</wp:posOffset>
              </wp:positionV>
              <wp:extent cx="443865" cy="314325"/>
              <wp:effectExtent l="0" t="0" r="1270" b="952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0AE4CC" w14:textId="41F8481E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F9D5E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9.2pt;width:34.95pt;height:24.75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kkpBw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" filled="f" stroked="f">
              <v:fill o:detectmouseclick="t"/>
              <v:textbox inset="0,0,0,0">
                <w:txbxContent>
                  <w:p w14:paraId="490AE4CC" w14:textId="41F8481E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42795063" w14:textId="77777777"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14:paraId="430DCFD7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A4D6A"/>
    <w:rsid w:val="001B25F1"/>
    <w:rsid w:val="001C15EF"/>
    <w:rsid w:val="001E2C98"/>
    <w:rsid w:val="00207F6B"/>
    <w:rsid w:val="00276BDF"/>
    <w:rsid w:val="002862B4"/>
    <w:rsid w:val="0029435D"/>
    <w:rsid w:val="002C1799"/>
    <w:rsid w:val="002D5AEE"/>
    <w:rsid w:val="002E5983"/>
    <w:rsid w:val="00336110"/>
    <w:rsid w:val="00352377"/>
    <w:rsid w:val="00355227"/>
    <w:rsid w:val="003E5DB4"/>
    <w:rsid w:val="00424C78"/>
    <w:rsid w:val="004D7CEB"/>
    <w:rsid w:val="00504D68"/>
    <w:rsid w:val="00594AC6"/>
    <w:rsid w:val="00613A0D"/>
    <w:rsid w:val="00666DD9"/>
    <w:rsid w:val="006B75F4"/>
    <w:rsid w:val="006B7E84"/>
    <w:rsid w:val="006C02CA"/>
    <w:rsid w:val="006C1792"/>
    <w:rsid w:val="006E7C45"/>
    <w:rsid w:val="007B7E60"/>
    <w:rsid w:val="008159E7"/>
    <w:rsid w:val="008A0343"/>
    <w:rsid w:val="008C4565"/>
    <w:rsid w:val="008C6B68"/>
    <w:rsid w:val="00924177"/>
    <w:rsid w:val="00971F8C"/>
    <w:rsid w:val="00A012FF"/>
    <w:rsid w:val="00A36914"/>
    <w:rsid w:val="00A9126D"/>
    <w:rsid w:val="00A92386"/>
    <w:rsid w:val="00A942C9"/>
    <w:rsid w:val="00AF0D1A"/>
    <w:rsid w:val="00B75170"/>
    <w:rsid w:val="00BB27EE"/>
    <w:rsid w:val="00BE5289"/>
    <w:rsid w:val="00C973D8"/>
    <w:rsid w:val="00CE632A"/>
    <w:rsid w:val="00D43864"/>
    <w:rsid w:val="00DA6475"/>
    <w:rsid w:val="00DE0170"/>
    <w:rsid w:val="00EA0F08"/>
    <w:rsid w:val="00F3180C"/>
    <w:rsid w:val="00F44BAD"/>
    <w:rsid w:val="069A141F"/>
    <w:rsid w:val="12D089B9"/>
    <w:rsid w:val="2087AB3F"/>
    <w:rsid w:val="2FB3F5B4"/>
    <w:rsid w:val="314FC615"/>
    <w:rsid w:val="421C7098"/>
    <w:rsid w:val="4DBF243F"/>
    <w:rsid w:val="7C522685"/>
    <w:rsid w:val="7CCE1FC1"/>
    <w:rsid w:val="7E69F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9C9D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8FC80-2AF6-4884-B074-CDF548455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E4A60B-238E-4412-AD6C-C85513838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9EE263-C1CE-4A89-9488-A08876E172B5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4.xml><?xml version="1.0" encoding="utf-8"?>
<ds:datastoreItem xmlns:ds="http://schemas.openxmlformats.org/officeDocument/2006/customXml" ds:itemID="{89987DD8-B924-4016-B061-FB1CC08FF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dc:description/>
  <cp:lastModifiedBy>Matthew Turner</cp:lastModifiedBy>
  <cp:revision>2</cp:revision>
  <dcterms:created xsi:type="dcterms:W3CDTF">2022-10-28T12:46:00Z</dcterms:created>
  <dcterms:modified xsi:type="dcterms:W3CDTF">2022-10-28T12:46:00Z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0x010100D809A4CCE3AF1149BBF66ACBD2740912</vt:lpwstr>
  </property>
  <property fmtid="{D5CDD505-2E9C-101B-9397-08002B2CF9AE}" pid="9" name="ClassificationContentMarkingHeaderShapeIds">
    <vt:lpwstr>1,2,4</vt:lpwstr>
  </property>
  <property fmtid="{D5CDD505-2E9C-101B-9397-08002B2CF9AE}" pid="10" name="ClassificationContentMarkingHeaderFontProps">
    <vt:lpwstr>#000000,12,Arial</vt:lpwstr>
  </property>
  <property fmtid="{D5CDD505-2E9C-101B-9397-08002B2CF9AE}" pid="11" name="ClassificationContentMarkingHeaderText">
    <vt:lpwstr>OFFICIAL-SENSITIVE COMMERCIAL</vt:lpwstr>
  </property>
  <property fmtid="{D5CDD505-2E9C-101B-9397-08002B2CF9AE}" pid="12" name="ClassificationContentMarkingFooterShapeIds">
    <vt:lpwstr>5,6,7</vt:lpwstr>
  </property>
  <property fmtid="{D5CDD505-2E9C-101B-9397-08002B2CF9AE}" pid="13" name="ClassificationContentMarkingFooterFontProps">
    <vt:lpwstr>#000000,12,Arial</vt:lpwstr>
  </property>
  <property fmtid="{D5CDD505-2E9C-101B-9397-08002B2CF9AE}" pid="14" name="ClassificationContentMarkingFooterText">
    <vt:lpwstr>OFFICIAL-SENSITIVE COMMERCIAL</vt:lpwstr>
  </property>
  <property fmtid="{D5CDD505-2E9C-101B-9397-08002B2CF9AE}" pid="15" name="MSIP_Label_5e992740-1f89-4ed6-b51b-95a6d0136ac8_Enabled">
    <vt:lpwstr>true</vt:lpwstr>
  </property>
  <property fmtid="{D5CDD505-2E9C-101B-9397-08002B2CF9AE}" pid="16" name="MSIP_Label_5e992740-1f89-4ed6-b51b-95a6d0136ac8_SetDate">
    <vt:lpwstr>2022-10-20T07:54:42Z</vt:lpwstr>
  </property>
  <property fmtid="{D5CDD505-2E9C-101B-9397-08002B2CF9AE}" pid="17" name="MSIP_Label_5e992740-1f89-4ed6-b51b-95a6d0136ac8_Method">
    <vt:lpwstr>Privileged</vt:lpwstr>
  </property>
  <property fmtid="{D5CDD505-2E9C-101B-9397-08002B2CF9AE}" pid="18" name="MSIP_Label_5e992740-1f89-4ed6-b51b-95a6d0136ac8_Name">
    <vt:lpwstr>MOD-2-OSL-OFFICIAL-SENSITIVE-COMMERCIAL</vt:lpwstr>
  </property>
  <property fmtid="{D5CDD505-2E9C-101B-9397-08002B2CF9AE}" pid="19" name="MSIP_Label_5e992740-1f89-4ed6-b51b-95a6d0136ac8_SiteId">
    <vt:lpwstr>be7760ed-5953-484b-ae95-d0a16dfa09e5</vt:lpwstr>
  </property>
  <property fmtid="{D5CDD505-2E9C-101B-9397-08002B2CF9AE}" pid="20" name="MSIP_Label_5e992740-1f89-4ed6-b51b-95a6d0136ac8_ActionId">
    <vt:lpwstr>25817c95-6cb6-46ea-9c88-d7989cea4ac2</vt:lpwstr>
  </property>
  <property fmtid="{D5CDD505-2E9C-101B-9397-08002B2CF9AE}" pid="21" name="MSIP_Label_5e992740-1f89-4ed6-b51b-95a6d0136ac8_ContentBits">
    <vt:lpwstr>3</vt:lpwstr>
  </property>
</Properties>
</file>